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623B" w:rsidRPr="00E568C7" w:rsidRDefault="00B4623B" w:rsidP="00C9379B">
      <w:pPr>
        <w:spacing w:line="240" w:lineRule="auto"/>
        <w:ind w:firstLine="567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 w:rsidRPr="00E568C7">
        <w:rPr>
          <w:rFonts w:ascii="Times New Roman" w:hAnsi="Times New Roman"/>
          <w:b/>
          <w:sz w:val="28"/>
          <w:szCs w:val="28"/>
        </w:rPr>
        <w:t xml:space="preserve">Интегрированное занятие </w:t>
      </w:r>
      <w:r w:rsidRPr="00E568C7">
        <w:rPr>
          <w:rFonts w:ascii="Times New Roman" w:hAnsi="Times New Roman"/>
          <w:b/>
          <w:bCs/>
          <w:sz w:val="28"/>
          <w:szCs w:val="28"/>
        </w:rPr>
        <w:t>«День Земли».</w:t>
      </w:r>
    </w:p>
    <w:p w:rsidR="00B4623B" w:rsidRPr="00E568C7" w:rsidRDefault="00B4623B" w:rsidP="00C9379B">
      <w:pPr>
        <w:spacing w:line="240" w:lineRule="auto"/>
        <w:ind w:firstLine="567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bCs/>
          <w:i/>
          <w:sz w:val="28"/>
          <w:szCs w:val="28"/>
        </w:rPr>
        <w:t>Интеграция образовательных областей</w:t>
      </w:r>
      <w:r w:rsidRPr="00E568C7">
        <w:rPr>
          <w:rFonts w:ascii="Times New Roman" w:hAnsi="Times New Roman"/>
          <w:bCs/>
          <w:sz w:val="28"/>
          <w:szCs w:val="28"/>
        </w:rPr>
        <w:t>:</w:t>
      </w:r>
      <w:r w:rsidRPr="00E568C7">
        <w:rPr>
          <w:rFonts w:ascii="Times New Roman" w:hAnsi="Times New Roman"/>
          <w:sz w:val="28"/>
          <w:szCs w:val="28"/>
        </w:rPr>
        <w:t> «Социально-коммуникативное развитие», «Познавательное развитие», «Речевое развитие», «Художественно-эстетическое развитие».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i/>
          <w:sz w:val="28"/>
          <w:szCs w:val="28"/>
        </w:rPr>
      </w:pPr>
      <w:r w:rsidRPr="00E568C7">
        <w:rPr>
          <w:rFonts w:ascii="Times New Roman" w:hAnsi="Times New Roman"/>
          <w:bCs/>
          <w:i/>
          <w:sz w:val="28"/>
          <w:szCs w:val="28"/>
        </w:rPr>
        <w:t>Цели: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Показать Землю – как общий дом всех живых существ, живущих рядом с человеком.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Вызвать у детей стремление беречь свой общий дом, как условие сохранения жизни человечества и всех природных обитателей.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i/>
          <w:sz w:val="28"/>
          <w:szCs w:val="28"/>
        </w:rPr>
      </w:pPr>
      <w:r w:rsidRPr="00E568C7">
        <w:rPr>
          <w:rFonts w:ascii="Times New Roman" w:hAnsi="Times New Roman"/>
          <w:bCs/>
          <w:i/>
          <w:sz w:val="28"/>
          <w:szCs w:val="28"/>
        </w:rPr>
        <w:t>Задачи: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расширить и углубить представление о Земле, о роли человека в его экосистеме;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учить детей анализировать, делать выводы.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воспитывать у детей стремление к бережному отношению к природе, желание сохранить и при необходимости оказывать ей помощь.</w:t>
      </w:r>
    </w:p>
    <w:p w:rsidR="00B4623B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i/>
          <w:sz w:val="28"/>
          <w:szCs w:val="28"/>
        </w:rPr>
        <w:t>Оборудование</w:t>
      </w:r>
      <w:r>
        <w:rPr>
          <w:rFonts w:ascii="Times New Roman" w:hAnsi="Times New Roman"/>
          <w:sz w:val="28"/>
          <w:szCs w:val="28"/>
        </w:rPr>
        <w:t>: ноутбук.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</w:p>
    <w:p w:rsidR="00B4623B" w:rsidRPr="00E568C7" w:rsidRDefault="00B4623B" w:rsidP="00C9379B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Cs/>
          <w:i/>
          <w:sz w:val="28"/>
          <w:szCs w:val="28"/>
        </w:rPr>
      </w:pPr>
      <w:r w:rsidRPr="00E568C7">
        <w:rPr>
          <w:rFonts w:ascii="Times New Roman" w:hAnsi="Times New Roman"/>
          <w:bCs/>
          <w:i/>
          <w:sz w:val="28"/>
          <w:szCs w:val="28"/>
        </w:rPr>
        <w:t>Ход непосредственной образовательной деятельности.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i/>
          <w:sz w:val="28"/>
          <w:szCs w:val="28"/>
        </w:rPr>
      </w:pP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bCs/>
          <w:sz w:val="28"/>
          <w:szCs w:val="28"/>
        </w:rPr>
        <w:t>Воспитатель</w:t>
      </w:r>
      <w:r w:rsidRPr="00E568C7">
        <w:rPr>
          <w:rFonts w:ascii="Times New Roman" w:hAnsi="Times New Roman"/>
          <w:sz w:val="28"/>
          <w:szCs w:val="28"/>
        </w:rPr>
        <w:t> обращает внимание детей на глобус. Давайте вместе с вами посмотрим на модель нашей Планеты! Как мы назовем модель Земного шара? (Глобус)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Правильно, глобус - это уменьшенная модель Земли.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Какого цвета глобус? (Голубого, коричневого, зеленого, желтого и т. д.)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Какого цвета на глобусе больше всего? (Голубого)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Что обозначено этим цветом? (Вода)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А что обозначается на глобусе коричневым цветом? (Суша)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iCs/>
          <w:sz w:val="28"/>
          <w:szCs w:val="28"/>
        </w:rPr>
        <w:t>Воспитатель читает стихотворение: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Наш дом родной, наш общий дом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Земля, где мы с тобой живем!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Ты только посмотри вокруг: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Тут речка, там зеленый луг,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В лесу дремучем не пройдешь.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Воды в пустыне не найдешь!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Чудес нам всех не перечесть,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Одно у них название есть: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Леса, и горы и моря –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Все называется – Земля!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А сейчас я предлагаю вашему вниманию презентацию.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i/>
          <w:iCs/>
          <w:sz w:val="28"/>
          <w:szCs w:val="28"/>
        </w:rPr>
      </w:pPr>
      <w:r w:rsidRPr="00E568C7">
        <w:rPr>
          <w:rFonts w:ascii="Times New Roman" w:hAnsi="Times New Roman"/>
          <w:bCs/>
          <w:i/>
          <w:iCs/>
          <w:sz w:val="28"/>
          <w:szCs w:val="28"/>
        </w:rPr>
        <w:t>Беседа</w:t>
      </w:r>
      <w:r w:rsidRPr="00E568C7">
        <w:rPr>
          <w:rFonts w:ascii="Times New Roman" w:hAnsi="Times New Roman"/>
          <w:i/>
          <w:iCs/>
          <w:sz w:val="28"/>
          <w:szCs w:val="28"/>
        </w:rPr>
        <w:t> по содержанию презентации.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Ребята, а мы с вами можем помочь своей планете остаться красивой и щедрой и сохранить её жизнь? Что для этого нужно?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bCs/>
          <w:sz w:val="28"/>
          <w:szCs w:val="28"/>
        </w:rPr>
        <w:t>Дети: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Надо беречь природу.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Заботиться о животных и птицах.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Не уничтожать насекомых.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Сажать деревья, кусты, цветы.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>- Не загрязнять воду.</w:t>
      </w:r>
    </w:p>
    <w:p w:rsidR="00B4623B" w:rsidRPr="00E568C7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</w:p>
    <w:p w:rsidR="00B4623B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E568C7">
        <w:rPr>
          <w:rFonts w:ascii="Times New Roman" w:hAnsi="Times New Roman"/>
          <w:sz w:val="28"/>
          <w:szCs w:val="28"/>
        </w:rPr>
        <w:t xml:space="preserve">Молодцы, ребята! А теперь я предлагаю вам вылепить из пластилина </w:t>
      </w:r>
      <w:r>
        <w:rPr>
          <w:rFonts w:ascii="Times New Roman" w:hAnsi="Times New Roman"/>
          <w:sz w:val="28"/>
          <w:szCs w:val="28"/>
        </w:rPr>
        <w:t>красивые цветы для украшения нашей планеты.</w:t>
      </w:r>
    </w:p>
    <w:p w:rsidR="00B4623B" w:rsidRDefault="00B4623B" w:rsidP="00C9379B">
      <w:pPr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</w:p>
    <w:p w:rsidR="00B4623B" w:rsidRPr="00E568C7" w:rsidRDefault="00B4623B" w:rsidP="00E568C7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r>
        <w:fldChar w:fldCharType="begin"/>
      </w:r>
      <w:r>
        <w:instrText xml:space="preserve"> INCLUDEPICTURE "https://komplektmarket.ru/images/offers/013/013dfa476e0b0afd9734f77395da85d4.jpg" \* MERGEFORMATINET </w:instrText>
      </w:r>
      <w:r>
        <w:fldChar w:fldCharType="separate"/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516pt;height:516pt">
            <v:imagedata r:id="rId5" r:href="rId6"/>
          </v:shape>
        </w:pict>
      </w:r>
      <w:r>
        <w:fldChar w:fldCharType="end"/>
      </w:r>
    </w:p>
    <w:p w:rsidR="00B4623B" w:rsidRPr="00E568C7" w:rsidRDefault="00B4623B" w:rsidP="009F1EA6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B4623B" w:rsidRDefault="00B4623B" w:rsidP="009F1EA6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B4623B" w:rsidRDefault="00B4623B" w:rsidP="009F1EA6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B4623B" w:rsidRDefault="00B4623B" w:rsidP="009F1EA6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B4623B" w:rsidRDefault="00B4623B" w:rsidP="009F1EA6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B4623B" w:rsidRDefault="00B4623B" w:rsidP="009F1EA6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B4623B" w:rsidRDefault="00B4623B" w:rsidP="009F1EA6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B4623B" w:rsidRDefault="00B4623B" w:rsidP="009F1EA6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B4623B" w:rsidRDefault="00B4623B" w:rsidP="00E568C7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E568C7">
        <w:rPr>
          <w:rFonts w:ascii="Times New Roman" w:hAnsi="Times New Roman"/>
          <w:b/>
          <w:sz w:val="24"/>
          <w:szCs w:val="24"/>
        </w:rPr>
        <w:pict>
          <v:shape id="_x0000_i1026" type="#_x0000_t75" style="width:7in;height:378pt">
            <v:imagedata r:id="rId7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27" type="#_x0000_t75" style="width:7in;height:378pt">
            <v:imagedata r:id="rId8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28" type="#_x0000_t75" style="width:7in;height:378pt">
            <v:imagedata r:id="rId9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29" type="#_x0000_t75" style="width:7in;height:378pt">
            <v:imagedata r:id="rId10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30" type="#_x0000_t75" style="width:7in;height:378pt">
            <v:imagedata r:id="rId11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31" type="#_x0000_t75" style="width:7in;height:378pt">
            <v:imagedata r:id="rId12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32" type="#_x0000_t75" style="width:7in;height:378pt">
            <v:imagedata r:id="rId13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33" type="#_x0000_t75" style="width:7in;height:378pt">
            <v:imagedata r:id="rId14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34" type="#_x0000_t75" style="width:7in;height:378pt">
            <v:imagedata r:id="rId15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35" type="#_x0000_t75" style="width:7in;height:378pt">
            <v:imagedata r:id="rId16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36" type="#_x0000_t75" style="width:7in;height:378pt">
            <v:imagedata r:id="rId17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37" type="#_x0000_t75" style="width:7in;height:378pt">
            <v:imagedata r:id="rId18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38" type="#_x0000_t75" style="width:7in;height:378pt">
            <v:imagedata r:id="rId19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39" type="#_x0000_t75" style="width:7in;height:378pt">
            <v:imagedata r:id="rId20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40" type="#_x0000_t75" style="width:7in;height:378pt">
            <v:imagedata r:id="rId21" o:title=""/>
          </v:shape>
        </w:pict>
      </w:r>
      <w:r w:rsidRPr="00E568C7">
        <w:rPr>
          <w:rFonts w:ascii="Times New Roman" w:hAnsi="Times New Roman"/>
          <w:b/>
          <w:sz w:val="24"/>
          <w:szCs w:val="24"/>
        </w:rPr>
        <w:pict>
          <v:shape id="_x0000_i1041" type="#_x0000_t75" style="width:7in;height:378pt">
            <v:imagedata r:id="rId22" o:title=""/>
          </v:shape>
        </w:pict>
      </w:r>
    </w:p>
    <w:p w:rsidR="00B4623B" w:rsidRDefault="00B4623B" w:rsidP="00E568C7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fldChar w:fldCharType="begin"/>
      </w:r>
      <w:r>
        <w:instrText xml:space="preserve"> INCLUDEPICTURE "https://avatars.mds.yandex.net/get-pdb/1357142/a4d74fc5-7f6b-4d74-bad2-d03294f8da1d/s1200?webp=false" \* MERGEFORMATINET </w:instrText>
      </w:r>
      <w:r>
        <w:fldChar w:fldCharType="separate"/>
      </w:r>
      <w:r>
        <w:pict>
          <v:shape id="_x0000_i1042" type="#_x0000_t75" alt="" style="width:420.75pt;height:288.75pt">
            <v:imagedata r:id="rId23" r:href="rId24" croptop="1654f" cropbottom="3520f" cropleft="6720f"/>
          </v:shape>
        </w:pict>
      </w:r>
      <w:r>
        <w:fldChar w:fldCharType="end"/>
      </w:r>
    </w:p>
    <w:sectPr w:rsidR="00B4623B" w:rsidSect="00772D5E">
      <w:pgSz w:w="11906" w:h="16838"/>
      <w:pgMar w:top="567" w:right="850" w:bottom="709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3C0E05"/>
    <w:multiLevelType w:val="hybridMultilevel"/>
    <w:tmpl w:val="E4A2D41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5E6A6818">
      <w:numFmt w:val="bullet"/>
      <w:lvlText w:val="·"/>
      <w:lvlJc w:val="left"/>
      <w:pPr>
        <w:ind w:left="2367" w:hanging="720"/>
      </w:pPr>
      <w:rPr>
        <w:rFonts w:ascii="Times New Roman" w:eastAsia="Times New Roman" w:hAnsi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45BE5C35"/>
    <w:multiLevelType w:val="hybridMultilevel"/>
    <w:tmpl w:val="3D26295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4D9B0706"/>
    <w:multiLevelType w:val="hybridMultilevel"/>
    <w:tmpl w:val="5F9ECDFC"/>
    <w:lvl w:ilvl="0" w:tplc="0419000F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30F81"/>
    <w:rsid w:val="00087C06"/>
    <w:rsid w:val="000A6EE2"/>
    <w:rsid w:val="001B731A"/>
    <w:rsid w:val="002234C5"/>
    <w:rsid w:val="0026204C"/>
    <w:rsid w:val="00271E8D"/>
    <w:rsid w:val="002E0D58"/>
    <w:rsid w:val="0039224C"/>
    <w:rsid w:val="003A6EB0"/>
    <w:rsid w:val="003D0074"/>
    <w:rsid w:val="004F2A36"/>
    <w:rsid w:val="00525D08"/>
    <w:rsid w:val="00630F81"/>
    <w:rsid w:val="00641F39"/>
    <w:rsid w:val="006C3BBB"/>
    <w:rsid w:val="00741BF5"/>
    <w:rsid w:val="00772D5E"/>
    <w:rsid w:val="007735F8"/>
    <w:rsid w:val="00774A58"/>
    <w:rsid w:val="00851057"/>
    <w:rsid w:val="009D3BE8"/>
    <w:rsid w:val="009F1EA6"/>
    <w:rsid w:val="009F47C8"/>
    <w:rsid w:val="00A534D2"/>
    <w:rsid w:val="00A72E5D"/>
    <w:rsid w:val="00AF32CC"/>
    <w:rsid w:val="00B4623B"/>
    <w:rsid w:val="00B91ED9"/>
    <w:rsid w:val="00B93152"/>
    <w:rsid w:val="00C255B3"/>
    <w:rsid w:val="00C9379B"/>
    <w:rsid w:val="00D26B2A"/>
    <w:rsid w:val="00D9221B"/>
    <w:rsid w:val="00E13EFA"/>
    <w:rsid w:val="00E568C7"/>
    <w:rsid w:val="00EA5D33"/>
    <w:rsid w:val="00EC0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2E5D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630F8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9F1E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F1EA6"/>
    <w:rPr>
      <w:rFonts w:ascii="Tahoma" w:hAnsi="Tahoma"/>
      <w:sz w:val="16"/>
    </w:rPr>
  </w:style>
  <w:style w:type="paragraph" w:styleId="NormalWeb">
    <w:name w:val="Normal (Web)"/>
    <w:basedOn w:val="Normal"/>
    <w:uiPriority w:val="99"/>
    <w:semiHidden/>
    <w:rsid w:val="00C9379B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7084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40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https://komplektmarket.ru/images/offers/013/013dfa476e0b0afd9734f77395da85d4.jpg" TargetMode="External"/><Relationship Id="rId11" Type="http://schemas.openxmlformats.org/officeDocument/2006/relationships/image" Target="media/image6.jpeg"/><Relationship Id="rId24" Type="http://schemas.openxmlformats.org/officeDocument/2006/relationships/image" Target="https://avatars.mds.yandex.net/get-pdb/1357142/a4d74fc5-7f6b-4d74-bad2-d03294f8da1d/s1200?webp=false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19</TotalTime>
  <Pages>11</Pages>
  <Words>330</Words>
  <Characters>1883</Characters>
  <Application>Microsoft Office Word</Application>
  <DocSecurity>0</DocSecurity>
  <Lines>0</Lines>
  <Paragraphs>0</Paragraphs>
  <ScaleCrop>false</ScaleCrop>
  <Company>Grizli777</Company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Евгения</cp:lastModifiedBy>
  <cp:revision>5</cp:revision>
  <dcterms:created xsi:type="dcterms:W3CDTF">2018-04-22T18:01:00Z</dcterms:created>
  <dcterms:modified xsi:type="dcterms:W3CDTF">2020-05-29T07:06:00Z</dcterms:modified>
</cp:coreProperties>
</file>